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E74AE1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F34BD8">
              <w:rPr>
                <w:b/>
                <w:color w:val="0000FF"/>
                <w:szCs w:val="24"/>
              </w:rPr>
              <w:t>8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34BD8" w:rsidRPr="00770F3C" w:rsidRDefault="00D6560A" w:rsidP="00F34BD8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</w:t>
            </w:r>
            <w:r w:rsidR="000B187E">
              <w:rPr>
                <w:b/>
                <w:color w:val="0000FF"/>
              </w:rPr>
              <w:t>D’</w:t>
            </w:r>
            <w:r w:rsidR="000B187E" w:rsidRPr="000B187E">
              <w:rPr>
                <w:b/>
                <w:color w:val="0000FF"/>
              </w:rPr>
              <w:t>ARTICLES D’ENTRETIEN ET D’AMENAGEMENT DES ESPACES VERTS</w:t>
            </w:r>
            <w:r w:rsidR="000B187E">
              <w:rPr>
                <w:b/>
                <w:color w:val="0000FF"/>
              </w:rPr>
              <w:t xml:space="preserve"> </w:t>
            </w:r>
            <w:r w:rsidRPr="00D6560A">
              <w:rPr>
                <w:b/>
                <w:color w:val="0000FF"/>
              </w:rPr>
              <w:t xml:space="preserve">: SITES </w:t>
            </w:r>
            <w:r w:rsidR="00F34BD8" w:rsidRPr="00D6560A">
              <w:rPr>
                <w:b/>
                <w:color w:val="0000FF"/>
              </w:rPr>
              <w:t>D</w:t>
            </w:r>
            <w:r w:rsidR="00F34BD8">
              <w:rPr>
                <w:b/>
                <w:color w:val="0000FF"/>
              </w:rPr>
              <w:t>’ILE</w:t>
            </w:r>
            <w:r w:rsidR="00F34BD8" w:rsidRPr="00770F3C">
              <w:rPr>
                <w:b/>
                <w:color w:val="0000FF"/>
              </w:rPr>
              <w:t xml:space="preserve"> DE </w:t>
            </w:r>
            <w:r w:rsidR="00F34BD8">
              <w:rPr>
                <w:b/>
                <w:color w:val="0000FF"/>
              </w:rPr>
              <w:t>FRANCE ET</w:t>
            </w:r>
          </w:p>
          <w:p w:rsidR="00DE1758" w:rsidRPr="00D6560A" w:rsidRDefault="00F34BD8" w:rsidP="00F34BD8">
            <w:pPr>
              <w:jc w:val="left"/>
              <w:rPr>
                <w:b/>
                <w:color w:val="0000FF"/>
              </w:rPr>
            </w:pPr>
            <w:r w:rsidRPr="00770F3C">
              <w:rPr>
                <w:b/>
                <w:color w:val="0000FF"/>
              </w:rPr>
              <w:t>TOURS</w:t>
            </w:r>
          </w:p>
        </w:tc>
      </w:tr>
    </w:tbl>
    <w:p w:rsidR="00DE1758" w:rsidRDefault="00E4613C" w:rsidP="00E74AE1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74AE1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DE1758" w:rsidRPr="00BD255E" w:rsidRDefault="00DE1758" w:rsidP="00B43415">
      <w:pPr>
        <w:pStyle w:val="Normal1"/>
        <w:rPr>
          <w:color w:val="auto"/>
        </w:rPr>
      </w:pPr>
    </w:p>
    <w:p w:rsidR="00E74AE1" w:rsidRPr="00BD255E" w:rsidRDefault="00E74AE1" w:rsidP="00E74AE1">
      <w:pPr>
        <w:pStyle w:val="Normal1"/>
        <w:rPr>
          <w:color w:val="auto"/>
        </w:rPr>
      </w:pPr>
    </w:p>
    <w:p w:rsidR="00E74AE1" w:rsidRDefault="00E74AE1" w:rsidP="00E74AE1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E74AE1" w:rsidRDefault="00E74AE1" w:rsidP="00E74AE1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E74AE1" w:rsidRDefault="00E74AE1" w:rsidP="00E74AE1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E74AE1" w:rsidRPr="00B12756" w:rsidRDefault="00E74AE1" w:rsidP="00E74AE1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 xml:space="preserve">40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E74AE1" w:rsidRPr="00B12756" w:rsidRDefault="00E74AE1" w:rsidP="00E74AE1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E74AE1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E74AE1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E74AE1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E74AE1" w:rsidRDefault="00E74AE1" w:rsidP="008F7E9E">
      <w:bookmarkStart w:id="17" w:name="_GoBack"/>
      <w:bookmarkEnd w:id="17"/>
    </w:p>
    <w:p w:rsidR="00DE1758" w:rsidRDefault="00E4613C" w:rsidP="00E74AE1">
      <w:pPr>
        <w:pStyle w:val="Titre2"/>
      </w:pPr>
      <w:bookmarkStart w:id="18" w:name="_Toc153336871"/>
      <w:r>
        <w:t>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74AE1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74AE1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E74AE1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E74AE1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E74AE1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74AE1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0EE02A8C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B187E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74AE1"/>
    <w:rsid w:val="00E81F5C"/>
    <w:rsid w:val="00E877AA"/>
    <w:rsid w:val="00F3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C6C92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E74AE1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E74AE1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E74AE1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EE4B8-B64F-449B-86AE-22AF9504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51</TotalTime>
  <Pages>6</Pages>
  <Words>1304</Words>
  <Characters>7178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8466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5</cp:revision>
  <cp:lastPrinted>2013-12-18T08:36:00Z</cp:lastPrinted>
  <dcterms:created xsi:type="dcterms:W3CDTF">2026-03-06T10:10:00Z</dcterms:created>
  <dcterms:modified xsi:type="dcterms:W3CDTF">2026-03-24T11:47:00Z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